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38" w:rsidRDefault="00B24638" w:rsidP="00B13F33">
      <w:pPr>
        <w:spacing w:after="0" w:line="240" w:lineRule="auto"/>
        <w:jc w:val="right"/>
        <w:rPr>
          <w:rFonts w:ascii="Times New Roman" w:hAnsi="Times New Roman"/>
        </w:rPr>
      </w:pPr>
      <w:r w:rsidRPr="00A879E3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№ 4</w:t>
      </w:r>
    </w:p>
    <w:p w:rsidR="00B24638" w:rsidRDefault="00B24638" w:rsidP="00846D1D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A879E3">
        <w:rPr>
          <w:rFonts w:ascii="Times New Roman" w:hAnsi="Times New Roman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B24638" w:rsidRDefault="00B24638" w:rsidP="00846D1D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на 2018-2022 годы села Большая Косуль Боготольского сельсовета                                                                                                                           Боготольского района Красноярского края</w:t>
      </w:r>
    </w:p>
    <w:p w:rsidR="00B24638" w:rsidRDefault="00B24638" w:rsidP="00846D1D">
      <w:pPr>
        <w:spacing w:after="0" w:line="240" w:lineRule="auto"/>
        <w:jc w:val="right"/>
        <w:rPr>
          <w:rFonts w:ascii="Times New Roman" w:hAnsi="Times New Roman"/>
        </w:rPr>
      </w:pPr>
    </w:p>
    <w:p w:rsidR="00B24638" w:rsidRDefault="00B24638" w:rsidP="00B13F33">
      <w:pPr>
        <w:spacing w:after="0" w:line="240" w:lineRule="auto"/>
        <w:rPr>
          <w:rFonts w:ascii="Times New Roman" w:hAnsi="Times New Roman"/>
        </w:rPr>
      </w:pPr>
    </w:p>
    <w:p w:rsidR="00B24638" w:rsidRDefault="00B24638" w:rsidP="00C42A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3F33">
        <w:rPr>
          <w:rFonts w:ascii="Times New Roman" w:hAnsi="Times New Roman"/>
          <w:sz w:val="24"/>
          <w:szCs w:val="24"/>
        </w:rPr>
        <w:t xml:space="preserve">Состав и ресурсное обеспечение муниципальной программы </w:t>
      </w:r>
      <w:r>
        <w:rPr>
          <w:rFonts w:ascii="Times New Roman" w:hAnsi="Times New Roman"/>
          <w:sz w:val="24"/>
          <w:szCs w:val="24"/>
        </w:rPr>
        <w:t>по источникам финансирования и классификации расходов бюджетов</w:t>
      </w:r>
    </w:p>
    <w:p w:rsidR="00B24638" w:rsidRPr="00B13F33" w:rsidRDefault="00B24638" w:rsidP="003763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2060"/>
        <w:gridCol w:w="1841"/>
        <w:gridCol w:w="806"/>
        <w:gridCol w:w="567"/>
        <w:gridCol w:w="709"/>
        <w:gridCol w:w="542"/>
        <w:gridCol w:w="657"/>
        <w:gridCol w:w="657"/>
        <w:gridCol w:w="657"/>
        <w:gridCol w:w="657"/>
        <w:gridCol w:w="657"/>
      </w:tblGrid>
      <w:tr w:rsidR="00B24638" w:rsidRPr="0069124B" w:rsidTr="00690CAD">
        <w:trPr>
          <w:trHeight w:val="1120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№ п/п</w:t>
            </w:r>
          </w:p>
        </w:tc>
        <w:tc>
          <w:tcPr>
            <w:tcW w:w="2060" w:type="dxa"/>
            <w:vMerge w:val="restart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Наименование программы, отдельного мероприятия, источник финансирования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Ответственный исполнитель, соисполнитель, государственный заказчик координатор, участник</w:t>
            </w:r>
          </w:p>
        </w:tc>
        <w:tc>
          <w:tcPr>
            <w:tcW w:w="2624" w:type="dxa"/>
            <w:gridSpan w:val="4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3285" w:type="dxa"/>
            <w:gridSpan w:val="5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Объемы бюджетных ассигнований (тыс. рублей)</w:t>
            </w:r>
          </w:p>
        </w:tc>
      </w:tr>
      <w:tr w:rsidR="00B24638" w:rsidRPr="0069124B" w:rsidTr="00690CAD">
        <w:trPr>
          <w:trHeight w:val="112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  <w:vMerge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ГРБЦ</w:t>
            </w:r>
          </w:p>
        </w:tc>
        <w:tc>
          <w:tcPr>
            <w:tcW w:w="56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РзПр</w:t>
            </w:r>
          </w:p>
        </w:tc>
        <w:tc>
          <w:tcPr>
            <w:tcW w:w="709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ЦСР</w:t>
            </w:r>
          </w:p>
        </w:tc>
        <w:tc>
          <w:tcPr>
            <w:tcW w:w="542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ВР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2018 год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2019 год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2020 год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2021 год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ind w:left="1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2022 год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1.</w:t>
            </w:r>
          </w:p>
        </w:tc>
        <w:tc>
          <w:tcPr>
            <w:tcW w:w="2060" w:type="dxa"/>
          </w:tcPr>
          <w:p w:rsidR="00B24638" w:rsidRPr="0069124B" w:rsidRDefault="00B24638" w:rsidP="003763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124B">
              <w:rPr>
                <w:rFonts w:ascii="Times New Roman" w:hAnsi="Times New Roman"/>
                <w:b/>
              </w:rPr>
              <w:t>Программа, всего: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Ответственный исполнитель:</w:t>
            </w:r>
          </w:p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Соисполнитель:</w:t>
            </w: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84B52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584B52">
        <w:trPr>
          <w:trHeight w:val="636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007F3D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краевой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3763F2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бюджет муниципального образования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BE6314">
        <w:trPr>
          <w:trHeight w:val="652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BE6314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внебюджетные средства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2</w:t>
            </w:r>
          </w:p>
        </w:tc>
        <w:tc>
          <w:tcPr>
            <w:tcW w:w="2060" w:type="dxa"/>
          </w:tcPr>
          <w:p w:rsidR="00B24638" w:rsidRPr="0069124B" w:rsidRDefault="00B24638" w:rsidP="007959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124B">
              <w:rPr>
                <w:rFonts w:ascii="Times New Roman" w:hAnsi="Times New Roman"/>
                <w:b/>
              </w:rPr>
              <w:t>Благоустройство дворовых территорий многоквартирных домов, подлежащих благоустройству, всего: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360AAF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BE6314">
        <w:trPr>
          <w:trHeight w:val="588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360AAF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краевой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360AAF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бюджет муниципального образования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84B52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внебюджетные средства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BE6314">
        <w:trPr>
          <w:trHeight w:val="860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3</w:t>
            </w:r>
          </w:p>
        </w:tc>
        <w:tc>
          <w:tcPr>
            <w:tcW w:w="2060" w:type="dxa"/>
          </w:tcPr>
          <w:p w:rsidR="00B24638" w:rsidRPr="0069124B" w:rsidRDefault="00B24638" w:rsidP="007959B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124B">
              <w:rPr>
                <w:rFonts w:ascii="Times New Roman" w:hAnsi="Times New Roman"/>
                <w:b/>
              </w:rPr>
              <w:t>Благоустройство общественных пространств, всего: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BE6314">
        <w:trPr>
          <w:trHeight w:val="561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7959BD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федеральный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1F0D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E873C6">
        <w:trPr>
          <w:trHeight w:val="559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131592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краевой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131592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бюджет муниципального образования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360AAF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средства финансового участия заинтересованных лиц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E873C6">
        <w:trPr>
          <w:trHeight w:val="3845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4</w:t>
            </w:r>
          </w:p>
        </w:tc>
        <w:tc>
          <w:tcPr>
            <w:tcW w:w="2060" w:type="dxa"/>
          </w:tcPr>
          <w:p w:rsidR="00B24638" w:rsidRPr="0069124B" w:rsidRDefault="00B24638" w:rsidP="00E87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873C6">
              <w:rPr>
                <w:rFonts w:ascii="Times New Roman" w:hAnsi="Times New Roman"/>
                <w:b/>
                <w:lang w:eastAsia="ru-RU"/>
              </w:rPr>
              <w:t>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территорий), всего: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E873C6">
        <w:trPr>
          <w:trHeight w:val="622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краевой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бюджет муниципального образования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внебюджетные средства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5</w:t>
            </w:r>
          </w:p>
        </w:tc>
        <w:tc>
          <w:tcPr>
            <w:tcW w:w="2060" w:type="dxa"/>
          </w:tcPr>
          <w:p w:rsidR="00B24638" w:rsidRPr="0069124B" w:rsidRDefault="00B24638" w:rsidP="00584B5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9124B">
              <w:rPr>
                <w:rFonts w:ascii="Times New Roman" w:hAnsi="Times New Roman"/>
                <w:b/>
              </w:rPr>
              <w:t>ИНЫЕ, всего:</w:t>
            </w:r>
          </w:p>
        </w:tc>
        <w:tc>
          <w:tcPr>
            <w:tcW w:w="1841" w:type="dxa"/>
            <w:vMerge w:val="restart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федеральный бюджет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E873C6">
        <w:trPr>
          <w:trHeight w:val="605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краевой бюджет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bookmarkStart w:id="0" w:name="_GoBack" w:colFirst="7" w:colLast="11"/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- бюджет муниципального образования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  <w:tc>
          <w:tcPr>
            <w:tcW w:w="657" w:type="dxa"/>
          </w:tcPr>
          <w:p w:rsidR="00B24638" w:rsidRPr="0069124B" w:rsidRDefault="00B24638" w:rsidP="007A14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>0,0</w:t>
            </w:r>
          </w:p>
        </w:tc>
      </w:tr>
      <w:bookmarkEnd w:id="0"/>
      <w:tr w:rsidR="00B24638" w:rsidRPr="0069124B" w:rsidTr="00690CAD">
        <w:trPr>
          <w:trHeight w:val="760"/>
        </w:trPr>
        <w:tc>
          <w:tcPr>
            <w:tcW w:w="538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060" w:type="dxa"/>
          </w:tcPr>
          <w:p w:rsidR="00B24638" w:rsidRPr="0069124B" w:rsidRDefault="00B24638" w:rsidP="005E002B">
            <w:pPr>
              <w:spacing w:after="0" w:line="240" w:lineRule="auto"/>
              <w:rPr>
                <w:rFonts w:ascii="Times New Roman" w:hAnsi="Times New Roman"/>
              </w:rPr>
            </w:pPr>
            <w:r w:rsidRPr="0069124B">
              <w:rPr>
                <w:rFonts w:ascii="Times New Roman" w:hAnsi="Times New Roman"/>
              </w:rPr>
              <w:t xml:space="preserve">- внебюджетные средства </w:t>
            </w:r>
          </w:p>
        </w:tc>
        <w:tc>
          <w:tcPr>
            <w:tcW w:w="1841" w:type="dxa"/>
            <w:vMerge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6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</w:tcPr>
          <w:p w:rsidR="00B24638" w:rsidRPr="0069124B" w:rsidRDefault="00B24638" w:rsidP="003763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24638" w:rsidRDefault="00B24638">
      <w:pPr>
        <w:rPr>
          <w:rFonts w:ascii="Times New Roman" w:hAnsi="Times New Roman"/>
        </w:rPr>
      </w:pPr>
    </w:p>
    <w:p w:rsidR="00B24638" w:rsidRDefault="00B24638">
      <w:pPr>
        <w:rPr>
          <w:rFonts w:ascii="Times New Roman" w:hAnsi="Times New Roman"/>
        </w:rPr>
      </w:pPr>
    </w:p>
    <w:p w:rsidR="00B24638" w:rsidRPr="00E873C6" w:rsidRDefault="00B24638" w:rsidP="00E873C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 сельсовета             </w:t>
      </w:r>
      <w:r w:rsidRPr="00E873C6">
        <w:tab/>
      </w:r>
      <w:r w:rsidRPr="00E873C6">
        <w:tab/>
      </w:r>
      <w:r w:rsidRPr="00E873C6">
        <w:rPr>
          <w:rFonts w:ascii="Times New Roman" w:hAnsi="Times New Roman"/>
        </w:rPr>
        <w:t xml:space="preserve">_________            </w:t>
      </w:r>
      <w:r>
        <w:rPr>
          <w:rFonts w:ascii="Times New Roman" w:hAnsi="Times New Roman"/>
        </w:rPr>
        <w:t xml:space="preserve">                         </w:t>
      </w:r>
      <w:r w:rsidRPr="00E873C6">
        <w:rPr>
          <w:rFonts w:ascii="Times New Roman" w:hAnsi="Times New Roman"/>
        </w:rPr>
        <w:t xml:space="preserve"> ________________________</w:t>
      </w:r>
    </w:p>
    <w:p w:rsidR="00B24638" w:rsidRPr="00493D00" w:rsidRDefault="00B24638" w:rsidP="00E873C6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</w:rPr>
        <w:tab/>
      </w:r>
      <w:r w:rsidRPr="00E873C6">
        <w:rPr>
          <w:rFonts w:ascii="Times New Roman" w:hAnsi="Times New Roman"/>
          <w:sz w:val="20"/>
          <w:szCs w:val="20"/>
        </w:rPr>
        <w:t>Подпись</w:t>
      </w:r>
      <w:r w:rsidRPr="00E873C6">
        <w:rPr>
          <w:rFonts w:ascii="Times New Roman" w:hAnsi="Times New Roman"/>
          <w:sz w:val="20"/>
          <w:szCs w:val="20"/>
        </w:rPr>
        <w:tab/>
      </w:r>
      <w:r w:rsidRPr="00E873C6">
        <w:rPr>
          <w:rFonts w:ascii="Times New Roman" w:hAnsi="Times New Roman"/>
          <w:sz w:val="20"/>
          <w:szCs w:val="20"/>
        </w:rPr>
        <w:tab/>
        <w:t>фамилия, имя, отчество</w:t>
      </w:r>
    </w:p>
    <w:p w:rsidR="00B24638" w:rsidRPr="00AF2A2E" w:rsidRDefault="00B24638">
      <w:pPr>
        <w:rPr>
          <w:rFonts w:ascii="Times New Roman" w:hAnsi="Times New Roman"/>
        </w:rPr>
      </w:pPr>
    </w:p>
    <w:sectPr w:rsidR="00B24638" w:rsidRPr="00AF2A2E" w:rsidSect="00E873C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F33"/>
    <w:rsid w:val="00007F3D"/>
    <w:rsid w:val="000914BF"/>
    <w:rsid w:val="000B589E"/>
    <w:rsid w:val="00123058"/>
    <w:rsid w:val="00131592"/>
    <w:rsid w:val="00194A63"/>
    <w:rsid w:val="001B7750"/>
    <w:rsid w:val="001F0D86"/>
    <w:rsid w:val="0020092C"/>
    <w:rsid w:val="00272A52"/>
    <w:rsid w:val="002A3B1A"/>
    <w:rsid w:val="002B040F"/>
    <w:rsid w:val="0033647B"/>
    <w:rsid w:val="00353150"/>
    <w:rsid w:val="00360AAF"/>
    <w:rsid w:val="00374F01"/>
    <w:rsid w:val="003763F2"/>
    <w:rsid w:val="00485E38"/>
    <w:rsid w:val="00493D00"/>
    <w:rsid w:val="004B582A"/>
    <w:rsid w:val="00517A7C"/>
    <w:rsid w:val="005755BA"/>
    <w:rsid w:val="00584B52"/>
    <w:rsid w:val="005E002B"/>
    <w:rsid w:val="005E738E"/>
    <w:rsid w:val="005F72A3"/>
    <w:rsid w:val="00663244"/>
    <w:rsid w:val="006641A7"/>
    <w:rsid w:val="00690CAD"/>
    <w:rsid w:val="0069124B"/>
    <w:rsid w:val="00753CC7"/>
    <w:rsid w:val="007959BD"/>
    <w:rsid w:val="007A14D3"/>
    <w:rsid w:val="007C60D7"/>
    <w:rsid w:val="007D0036"/>
    <w:rsid w:val="00842626"/>
    <w:rsid w:val="00846D1D"/>
    <w:rsid w:val="00902B2C"/>
    <w:rsid w:val="00943D84"/>
    <w:rsid w:val="009A19D7"/>
    <w:rsid w:val="009B6E5E"/>
    <w:rsid w:val="00A879E3"/>
    <w:rsid w:val="00AF2A2E"/>
    <w:rsid w:val="00B03748"/>
    <w:rsid w:val="00B13F33"/>
    <w:rsid w:val="00B24638"/>
    <w:rsid w:val="00BE6314"/>
    <w:rsid w:val="00C05A4F"/>
    <w:rsid w:val="00C42A63"/>
    <w:rsid w:val="00E873C6"/>
    <w:rsid w:val="00F74B2D"/>
    <w:rsid w:val="00FA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F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59BD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18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371</Words>
  <Characters>2117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USER</cp:lastModifiedBy>
  <cp:revision>9</cp:revision>
  <cp:lastPrinted>2017-10-02T04:42:00Z</cp:lastPrinted>
  <dcterms:created xsi:type="dcterms:W3CDTF">2017-07-04T04:39:00Z</dcterms:created>
  <dcterms:modified xsi:type="dcterms:W3CDTF">2017-10-20T01:20:00Z</dcterms:modified>
</cp:coreProperties>
</file>